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E2F8F" w14:textId="62D43A22" w:rsidR="00505FE4" w:rsidRPr="00042993" w:rsidRDefault="00505FE4" w:rsidP="00A4490B">
      <w:pPr>
        <w:pStyle w:val="Tytu"/>
        <w:ind w:right="707"/>
        <w:jc w:val="left"/>
        <w:rPr>
          <w:szCs w:val="24"/>
        </w:rPr>
      </w:pPr>
    </w:p>
    <w:p w14:paraId="66F368F3" w14:textId="77777777" w:rsidR="00505FE4" w:rsidRPr="00042993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42993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042993" w14:paraId="2987B46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30E109D" w14:textId="77777777" w:rsidR="00505FE4" w:rsidRPr="00042993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2BEA" w14:textId="77777777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 xml:space="preserve">Nazwa modułu (bloku przedmiotów): </w:t>
            </w:r>
          </w:p>
          <w:p w14:paraId="6DA024CF" w14:textId="346F6E3D" w:rsidR="00694ADD" w:rsidRPr="00042993" w:rsidRDefault="00DA27AA" w:rsidP="00F77DC4">
            <w:pPr>
              <w:rPr>
                <w:b/>
                <w:bCs/>
                <w:sz w:val="24"/>
                <w:szCs w:val="24"/>
              </w:rPr>
            </w:pPr>
            <w:r w:rsidRPr="00042993">
              <w:rPr>
                <w:b/>
                <w:bCs/>
                <w:caps/>
                <w:sz w:val="24"/>
                <w:szCs w:val="24"/>
              </w:rPr>
              <w:t>Zarządzanie firmą branży IT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3B107DF" w14:textId="18DB75D8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Kod modułu:</w:t>
            </w:r>
            <w:r w:rsidR="00DA27AA" w:rsidRPr="00042993">
              <w:rPr>
                <w:sz w:val="24"/>
                <w:szCs w:val="24"/>
              </w:rPr>
              <w:t xml:space="preserve"> M25</w:t>
            </w:r>
          </w:p>
        </w:tc>
      </w:tr>
      <w:tr w:rsidR="00505FE4" w:rsidRPr="00042993" w14:paraId="2AB3D21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219F33" w14:textId="77777777" w:rsidR="00505FE4" w:rsidRPr="000429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D0E" w14:textId="77777777" w:rsidR="00505FE4" w:rsidRPr="00042993" w:rsidRDefault="00505FE4" w:rsidP="00F77DC4">
            <w:pPr>
              <w:rPr>
                <w:b/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 xml:space="preserve">Nazwa przedmiotu: </w:t>
            </w:r>
          </w:p>
          <w:p w14:paraId="11C9F0A6" w14:textId="5EDB5163" w:rsidR="00505FE4" w:rsidRPr="00042993" w:rsidRDefault="00DA27AA" w:rsidP="00F77DC4">
            <w:pPr>
              <w:rPr>
                <w:b/>
                <w:bCs/>
                <w:sz w:val="24"/>
                <w:szCs w:val="24"/>
              </w:rPr>
            </w:pPr>
            <w:r w:rsidRPr="00042993">
              <w:rPr>
                <w:b/>
                <w:bCs/>
                <w:sz w:val="24"/>
                <w:szCs w:val="24"/>
              </w:rPr>
              <w:t>Zarządzanie firmą branży IT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B21CCA0" w14:textId="03017C5B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Kod przedmiotu:</w:t>
            </w:r>
            <w:r w:rsidR="00DA27AA" w:rsidRPr="00042993">
              <w:rPr>
                <w:sz w:val="24"/>
                <w:szCs w:val="24"/>
              </w:rPr>
              <w:t xml:space="preserve"> M25</w:t>
            </w:r>
          </w:p>
        </w:tc>
      </w:tr>
      <w:tr w:rsidR="00505FE4" w:rsidRPr="00042993" w14:paraId="3077EC1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8EBC01" w14:textId="77777777" w:rsidR="00505FE4" w:rsidRPr="000429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CF466F" w14:textId="77777777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Nazwa jednostki organizacyjnej prowadzącej przedmiot / moduł:</w:t>
            </w:r>
          </w:p>
          <w:p w14:paraId="77CDE284" w14:textId="77777777" w:rsidR="00505FE4" w:rsidRPr="00042993" w:rsidRDefault="00A0655B" w:rsidP="00F77DC4">
            <w:pPr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042993" w14:paraId="78C1ED6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AA3902" w14:textId="77777777" w:rsidR="00505FE4" w:rsidRPr="000429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D19159" w14:textId="7F006980" w:rsidR="00505FE4" w:rsidRPr="00042993" w:rsidRDefault="00505FE4" w:rsidP="00042993">
            <w:pPr>
              <w:rPr>
                <w:b/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Nazwa kierunku:</w:t>
            </w:r>
            <w:r w:rsidR="00694ADD" w:rsidRPr="00042993">
              <w:rPr>
                <w:sz w:val="24"/>
                <w:szCs w:val="24"/>
              </w:rPr>
              <w:t xml:space="preserve"> </w:t>
            </w:r>
            <w:r w:rsidR="00042993" w:rsidRPr="00042993">
              <w:rPr>
                <w:sz w:val="24"/>
                <w:szCs w:val="24"/>
              </w:rPr>
              <w:br/>
            </w:r>
            <w:r w:rsidR="00694ADD" w:rsidRPr="00042993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042993" w14:paraId="1EB38C9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BE7698" w14:textId="77777777" w:rsidR="00505FE4" w:rsidRPr="000429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D872C6" w14:textId="77777777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Nazwa specjalności:</w:t>
            </w:r>
            <w:r w:rsidR="00A0655B" w:rsidRPr="00042993">
              <w:rPr>
                <w:sz w:val="24"/>
                <w:szCs w:val="24"/>
              </w:rPr>
              <w:t xml:space="preserve"> /niewłaściwe skasować/</w:t>
            </w:r>
          </w:p>
          <w:p w14:paraId="4DB7C954" w14:textId="77777777" w:rsidR="00505FE4" w:rsidRPr="00042993" w:rsidRDefault="00A0655B" w:rsidP="00F77DC4">
            <w:pPr>
              <w:rPr>
                <w:b/>
                <w:bCs/>
                <w:sz w:val="24"/>
                <w:szCs w:val="24"/>
              </w:rPr>
            </w:pPr>
            <w:r w:rsidRPr="00042993">
              <w:rPr>
                <w:b/>
                <w:bCs/>
                <w:sz w:val="24"/>
                <w:szCs w:val="24"/>
              </w:rPr>
              <w:t>Administracja systemów i sieci komputerowych</w:t>
            </w:r>
            <w:r w:rsidRPr="00042993">
              <w:rPr>
                <w:b/>
                <w:bCs/>
                <w:sz w:val="24"/>
                <w:szCs w:val="24"/>
              </w:rPr>
              <w:br/>
              <w:t>Projektowanie baz danych i oprogramowanie użytkowe</w:t>
            </w:r>
            <w:r w:rsidRPr="00042993">
              <w:rPr>
                <w:b/>
                <w:bCs/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042993" w14:paraId="655B490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250DA3" w14:textId="77777777" w:rsidR="00505FE4" w:rsidRPr="000429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A6E" w14:textId="77777777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Forma studiów:</w:t>
            </w:r>
          </w:p>
          <w:p w14:paraId="1FC7BD3D" w14:textId="2ECB822D" w:rsidR="00505FE4" w:rsidRPr="00042993" w:rsidRDefault="00694ADD" w:rsidP="00F77DC4">
            <w:pPr>
              <w:rPr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761" w14:textId="77777777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Profil kształcenia:</w:t>
            </w:r>
          </w:p>
          <w:p w14:paraId="1E5D7340" w14:textId="0B2AB10B" w:rsidR="00505FE4" w:rsidRPr="00042993" w:rsidRDefault="00694ADD" w:rsidP="00F77DC4">
            <w:pPr>
              <w:rPr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45025E1" w14:textId="77777777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Poziom studiów:</w:t>
            </w:r>
          </w:p>
          <w:p w14:paraId="021B1E05" w14:textId="101BB59C" w:rsidR="0061022B" w:rsidRPr="00042993" w:rsidRDefault="00DA27AA" w:rsidP="00F77DC4">
            <w:pPr>
              <w:rPr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Studia 1 stopnia</w:t>
            </w:r>
          </w:p>
        </w:tc>
      </w:tr>
      <w:tr w:rsidR="00505FE4" w:rsidRPr="00042993" w14:paraId="6083F09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0D9FFB" w14:textId="77777777" w:rsidR="00505FE4" w:rsidRPr="000429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D91" w14:textId="77777777" w:rsidR="00694ADD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 xml:space="preserve">Rok / semestr: </w:t>
            </w:r>
          </w:p>
          <w:p w14:paraId="034C0E71" w14:textId="25498C2A" w:rsidR="00505FE4" w:rsidRPr="00042993" w:rsidRDefault="00694ADD" w:rsidP="00F77DC4">
            <w:pPr>
              <w:rPr>
                <w:b/>
                <w:bCs/>
                <w:sz w:val="24"/>
                <w:szCs w:val="24"/>
              </w:rPr>
            </w:pPr>
            <w:r w:rsidRPr="00042993">
              <w:rPr>
                <w:b/>
                <w:bCs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AF3D" w14:textId="77777777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Status przedmiotu /modułu:</w:t>
            </w:r>
          </w:p>
          <w:p w14:paraId="089974C2" w14:textId="33767851" w:rsidR="00505FE4" w:rsidRPr="00042993" w:rsidRDefault="00694ADD" w:rsidP="00F77DC4">
            <w:pPr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20E66F" w14:textId="77777777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Język przedmiotu / modułu:</w:t>
            </w:r>
          </w:p>
          <w:p w14:paraId="4334ED64" w14:textId="4922449E" w:rsidR="00505FE4" w:rsidRPr="00042993" w:rsidRDefault="00694ADD" w:rsidP="00F77DC4">
            <w:pPr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polski/angielski</w:t>
            </w:r>
          </w:p>
        </w:tc>
      </w:tr>
      <w:tr w:rsidR="00505FE4" w:rsidRPr="00042993" w14:paraId="1BE4A02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B1CAD7" w14:textId="77777777" w:rsidR="00505FE4" w:rsidRPr="000429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68DA" w14:textId="77777777" w:rsidR="00505FE4" w:rsidRPr="00042993" w:rsidRDefault="00505FE4" w:rsidP="00F77DC4">
            <w:pPr>
              <w:rPr>
                <w:sz w:val="24"/>
                <w:szCs w:val="24"/>
              </w:rPr>
            </w:pPr>
          </w:p>
          <w:p w14:paraId="6D266FB9" w14:textId="77777777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0836" w14:textId="77777777" w:rsidR="00505FE4" w:rsidRPr="00042993" w:rsidRDefault="00505FE4" w:rsidP="00F77DC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F122" w14:textId="77777777" w:rsidR="00505FE4" w:rsidRPr="00042993" w:rsidRDefault="00505FE4" w:rsidP="00F77DC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8663" w14:textId="77777777" w:rsidR="00505FE4" w:rsidRPr="00042993" w:rsidRDefault="00505FE4" w:rsidP="00F77DC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400F" w14:textId="77777777" w:rsidR="00505FE4" w:rsidRPr="00042993" w:rsidRDefault="00505FE4" w:rsidP="00F77DC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4CDA" w14:textId="77777777" w:rsidR="00505FE4" w:rsidRPr="00042993" w:rsidRDefault="00505FE4" w:rsidP="00F77DC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A161305" w14:textId="77777777" w:rsidR="00505FE4" w:rsidRPr="00042993" w:rsidRDefault="00505FE4" w:rsidP="00F77DC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 xml:space="preserve">inne </w:t>
            </w:r>
            <w:r w:rsidRPr="00042993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042993" w14:paraId="3AE85E6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DFC863" w14:textId="77777777" w:rsidR="00505FE4" w:rsidRPr="000429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1752DC" w14:textId="77777777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D2940B" w14:textId="38014948" w:rsidR="00505FE4" w:rsidRPr="00042993" w:rsidRDefault="0033688F" w:rsidP="00F77DC4">
            <w:pPr>
              <w:jc w:val="center"/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8646D5" w14:textId="77777777" w:rsidR="00505FE4" w:rsidRPr="0004299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58353D" w14:textId="4E072429" w:rsidR="00505FE4" w:rsidRPr="00042993" w:rsidRDefault="00694ADD" w:rsidP="00F77DC4">
            <w:pPr>
              <w:jc w:val="center"/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F5986" w14:textId="28994078" w:rsidR="00505FE4" w:rsidRPr="00042993" w:rsidRDefault="00694ADD" w:rsidP="00F77DC4">
            <w:pPr>
              <w:jc w:val="center"/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1A46E5" w14:textId="77777777" w:rsidR="00505FE4" w:rsidRPr="0004299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1E712B" w14:textId="77777777" w:rsidR="00505FE4" w:rsidRPr="0004299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F798E52" w14:textId="77777777" w:rsidR="00505FE4" w:rsidRPr="00042993" w:rsidRDefault="00505FE4" w:rsidP="00505FE4">
      <w:pPr>
        <w:rPr>
          <w:sz w:val="24"/>
          <w:szCs w:val="24"/>
        </w:rPr>
      </w:pPr>
    </w:p>
    <w:p w14:paraId="7555CCE2" w14:textId="77777777" w:rsidR="00505FE4" w:rsidRPr="0004299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042993" w14:paraId="753207CC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E5EC" w14:textId="77777777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Koordynator przedmiotu / modułu</w:t>
            </w:r>
            <w:r w:rsidRPr="00042993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E7743" w14:textId="744E0E3F" w:rsidR="00505FE4" w:rsidRPr="00042993" w:rsidRDefault="00DA27AA" w:rsidP="00F77DC4">
            <w:pPr>
              <w:rPr>
                <w:sz w:val="24"/>
                <w:szCs w:val="24"/>
              </w:rPr>
            </w:pPr>
            <w:r w:rsidRPr="00042993">
              <w:rPr>
                <w:b/>
                <w:bCs/>
                <w:sz w:val="24"/>
                <w:szCs w:val="24"/>
              </w:rPr>
              <w:t>dr Łukasz Żołędziewski</w:t>
            </w:r>
          </w:p>
        </w:tc>
      </w:tr>
      <w:tr w:rsidR="00505FE4" w:rsidRPr="00042993" w14:paraId="0E119DE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21BC" w14:textId="77777777" w:rsidR="00505FE4" w:rsidRPr="00042993" w:rsidRDefault="00505FE4" w:rsidP="00F77DC4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Prowadzący zajęcia</w:t>
            </w:r>
            <w:r w:rsidRPr="00042993">
              <w:t>*</w:t>
            </w:r>
          </w:p>
          <w:p w14:paraId="1EB4F042" w14:textId="77777777" w:rsidR="00505FE4" w:rsidRPr="000429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71C7FB" w14:textId="27FE8D50" w:rsidR="00505FE4" w:rsidRPr="00042993" w:rsidRDefault="00DA27AA" w:rsidP="00F77DC4">
            <w:pPr>
              <w:rPr>
                <w:sz w:val="24"/>
                <w:szCs w:val="24"/>
              </w:rPr>
            </w:pPr>
            <w:r w:rsidRPr="00042993">
              <w:rPr>
                <w:b/>
                <w:bCs/>
                <w:sz w:val="24"/>
                <w:szCs w:val="24"/>
              </w:rPr>
              <w:t>dr Łukasz Żołędziewski</w:t>
            </w:r>
          </w:p>
        </w:tc>
      </w:tr>
      <w:tr w:rsidR="00505FE4" w:rsidRPr="00042993" w14:paraId="795DB3F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B030" w14:textId="77777777" w:rsidR="00505FE4" w:rsidRPr="0004299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AF249" w14:textId="5951C2C7" w:rsidR="00505FE4" w:rsidRPr="00042993" w:rsidRDefault="00DA27AA" w:rsidP="00D75C4B">
            <w:pPr>
              <w:jc w:val="both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Przekazanie wiedzy z zakresu zarządzanie przedsiębiorstwem o profilu informatycznym. Rozwijanie umiejętności posługiwania się oprogramowaniem wspomagającym realizacje projektów IT. Ukazania sposobów zarządzania i rozwiązywania problemów zarządczych z wykorzystaniem zróżnicowanych metodyk tj. Agile, Prince 2 oraz ITIL.</w:t>
            </w:r>
          </w:p>
        </w:tc>
      </w:tr>
      <w:tr w:rsidR="00505FE4" w:rsidRPr="00042993" w14:paraId="5142F04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CE9FBE" w14:textId="77777777" w:rsidR="00505FE4" w:rsidRPr="0004299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D303BC" w14:textId="13133417" w:rsidR="00505FE4" w:rsidRPr="00042993" w:rsidRDefault="00DA27AA" w:rsidP="00D75C4B">
            <w:pPr>
              <w:jc w:val="both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Wiedza na poziomie ogólnym dotycząca zarządzania projektami informatycznymi.</w:t>
            </w:r>
          </w:p>
        </w:tc>
      </w:tr>
    </w:tbl>
    <w:p w14:paraId="1007C6DB" w14:textId="77777777" w:rsidR="00505FE4" w:rsidRPr="0004299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42993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5647FDA" w14:textId="77777777" w:rsidR="00505FE4" w:rsidRPr="0004299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42993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B897BD4" w14:textId="77777777" w:rsidR="00505FE4" w:rsidRPr="0004299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042993" w14:paraId="2B671573" w14:textId="77777777" w:rsidTr="0033688F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4603F3E" w14:textId="77777777" w:rsidR="00505FE4" w:rsidRPr="00042993" w:rsidRDefault="00505FE4" w:rsidP="00F77DC4">
            <w:pPr>
              <w:jc w:val="center"/>
              <w:rPr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042993" w14:paraId="05160BE3" w14:textId="77777777" w:rsidTr="0033688F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EB438" w14:textId="77777777" w:rsidR="00505FE4" w:rsidRPr="00042993" w:rsidRDefault="00505FE4" w:rsidP="00F77DC4">
            <w:pPr>
              <w:rPr>
                <w:sz w:val="22"/>
                <w:szCs w:val="22"/>
              </w:rPr>
            </w:pPr>
            <w:r w:rsidRPr="0004299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44A135" w14:textId="77777777" w:rsidR="00505FE4" w:rsidRPr="00042993" w:rsidRDefault="00505FE4" w:rsidP="00F77DC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E9586D" w14:textId="77777777" w:rsidR="00505FE4" w:rsidRPr="00042993" w:rsidRDefault="00505FE4" w:rsidP="00F77DC4">
            <w:pPr>
              <w:jc w:val="center"/>
              <w:rPr>
                <w:sz w:val="22"/>
                <w:szCs w:val="22"/>
              </w:rPr>
            </w:pPr>
            <w:r w:rsidRPr="00042993">
              <w:rPr>
                <w:sz w:val="22"/>
                <w:szCs w:val="22"/>
              </w:rPr>
              <w:t xml:space="preserve">Kod kierunkowego efektu </w:t>
            </w:r>
          </w:p>
          <w:p w14:paraId="36F23633" w14:textId="77777777" w:rsidR="00505FE4" w:rsidRPr="00042993" w:rsidRDefault="00505FE4" w:rsidP="00F77DC4">
            <w:pPr>
              <w:jc w:val="center"/>
              <w:rPr>
                <w:sz w:val="22"/>
                <w:szCs w:val="22"/>
              </w:rPr>
            </w:pPr>
            <w:r w:rsidRPr="00042993">
              <w:rPr>
                <w:sz w:val="22"/>
                <w:szCs w:val="22"/>
              </w:rPr>
              <w:t>uczenia się</w:t>
            </w:r>
          </w:p>
        </w:tc>
      </w:tr>
      <w:tr w:rsidR="00694ADD" w:rsidRPr="00042993" w14:paraId="05523444" w14:textId="77777777" w:rsidTr="0033688F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AA4CD4" w14:textId="033632E7" w:rsidR="00694ADD" w:rsidRPr="00042993" w:rsidRDefault="00694ADD" w:rsidP="00694ADD">
            <w:pPr>
              <w:rPr>
                <w:sz w:val="24"/>
                <w:szCs w:val="24"/>
              </w:rPr>
            </w:pPr>
            <w:r w:rsidRPr="00042993">
              <w:rPr>
                <w:b/>
                <w:bCs/>
                <w:sz w:val="22"/>
                <w:szCs w:val="28"/>
              </w:rPr>
              <w:t>Wiedza</w:t>
            </w:r>
          </w:p>
        </w:tc>
      </w:tr>
      <w:tr w:rsidR="00694ADD" w:rsidRPr="00042993" w14:paraId="17BA7006" w14:textId="77777777" w:rsidTr="003368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C09D" w14:textId="0EAFDC3B" w:rsidR="00694ADD" w:rsidRPr="00042993" w:rsidRDefault="00694ADD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090B73" w14:textId="4FF942EB" w:rsidR="00694ADD" w:rsidRPr="00042993" w:rsidRDefault="00DA27AA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Ma wiedzę z zakresu ogólnych zagadnień projektów informatycznych.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8E808" w14:textId="0F0045A6" w:rsidR="00694ADD" w:rsidRPr="00042993" w:rsidRDefault="00DA27AA" w:rsidP="00694ADD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K_W05, K_W13</w:t>
            </w:r>
          </w:p>
        </w:tc>
      </w:tr>
      <w:tr w:rsidR="00694ADD" w:rsidRPr="00042993" w14:paraId="3C3A80F8" w14:textId="77777777" w:rsidTr="003368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5172" w14:textId="2962B343" w:rsidR="00694ADD" w:rsidRPr="00042993" w:rsidRDefault="00694ADD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097641" w14:textId="2203B570" w:rsidR="00694ADD" w:rsidRPr="00042993" w:rsidRDefault="00DA27AA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Zna podstawowe modele i standardy zarządzania przedsiębiorstwem IT.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A6E69" w14:textId="201264A6" w:rsidR="00694ADD" w:rsidRPr="00042993" w:rsidRDefault="00DA27AA" w:rsidP="00694ADD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K_W19</w:t>
            </w:r>
          </w:p>
        </w:tc>
      </w:tr>
      <w:tr w:rsidR="00694ADD" w:rsidRPr="00042993" w14:paraId="29975031" w14:textId="77777777" w:rsidTr="003368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873B" w14:textId="3F473363" w:rsidR="00694ADD" w:rsidRPr="00042993" w:rsidRDefault="00694ADD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BAB3CE" w14:textId="3B2425C6" w:rsidR="00694ADD" w:rsidRPr="00042993" w:rsidRDefault="00DA27AA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Ma podstawową wiedzę w zakresie zakładania oraz prowadzenia działalności gospodarczej wykorzystującej transfer technologii informatycznych.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C9B8" w14:textId="3F9E68B8" w:rsidR="00694ADD" w:rsidRPr="00042993" w:rsidRDefault="00DA27AA" w:rsidP="00694ADD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K_W19</w:t>
            </w:r>
          </w:p>
        </w:tc>
      </w:tr>
      <w:tr w:rsidR="00694ADD" w:rsidRPr="00042993" w14:paraId="663D79B3" w14:textId="77777777" w:rsidTr="0033688F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02162" w14:textId="3F13691D" w:rsidR="00694ADD" w:rsidRPr="00042993" w:rsidRDefault="00694ADD" w:rsidP="00694ADD">
            <w:pPr>
              <w:rPr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Umiejętności</w:t>
            </w:r>
          </w:p>
        </w:tc>
      </w:tr>
      <w:tr w:rsidR="00694ADD" w:rsidRPr="00042993" w14:paraId="62C40FDC" w14:textId="77777777" w:rsidTr="003368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F986" w14:textId="07885F9E" w:rsidR="00694ADD" w:rsidRPr="00042993" w:rsidRDefault="00694ADD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FE5F06" w14:textId="3468CE32" w:rsidR="00694ADD" w:rsidRPr="00042993" w:rsidRDefault="00DA27AA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Obsługuje profesjonalne aplikacje do zarządzania projektami.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03EC0" w14:textId="05ED6D50" w:rsidR="00694ADD" w:rsidRPr="00042993" w:rsidRDefault="00094ECB" w:rsidP="00694ADD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K_U07, K_U16</w:t>
            </w:r>
          </w:p>
        </w:tc>
      </w:tr>
      <w:tr w:rsidR="00694ADD" w:rsidRPr="00042993" w14:paraId="51C2C6F7" w14:textId="77777777" w:rsidTr="003368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909" w14:textId="57F1AD80" w:rsidR="00694ADD" w:rsidRPr="00042993" w:rsidRDefault="00694ADD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B9724" w14:textId="33BB28C2" w:rsidR="00694ADD" w:rsidRPr="00042993" w:rsidRDefault="00DA27AA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Modeluje procesy zarządcze  w oparciu o standardy stosowane w informatyce.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4EC02" w14:textId="77777777" w:rsidR="00DA27AA" w:rsidRPr="00042993" w:rsidRDefault="00DA27AA" w:rsidP="00694ADD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K_U09,</w:t>
            </w:r>
          </w:p>
          <w:p w14:paraId="546214BF" w14:textId="78DC3EF9" w:rsidR="00694ADD" w:rsidRPr="00042993" w:rsidRDefault="00DA27AA" w:rsidP="00694ADD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K_U24</w:t>
            </w:r>
          </w:p>
        </w:tc>
      </w:tr>
      <w:tr w:rsidR="00694ADD" w:rsidRPr="00042993" w14:paraId="4C607F05" w14:textId="77777777" w:rsidTr="003368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DAEE" w14:textId="46AB12A5" w:rsidR="00694ADD" w:rsidRPr="00042993" w:rsidRDefault="00694ADD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6B734" w14:textId="1B33B224" w:rsidR="00694ADD" w:rsidRPr="00042993" w:rsidRDefault="00D36E27" w:rsidP="00D36E27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Wykonuje studium wykonalności. Zarządza wymaganiami i szacuje nakłady czasu pracy w oparciu o narzędzia IT.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EF817" w14:textId="04B0D615" w:rsidR="00694ADD" w:rsidRPr="00042993" w:rsidRDefault="00DA27AA" w:rsidP="00D36E27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K_U01</w:t>
            </w:r>
          </w:p>
        </w:tc>
      </w:tr>
      <w:tr w:rsidR="00694ADD" w:rsidRPr="00042993" w14:paraId="5ACFB7D2" w14:textId="77777777" w:rsidTr="003368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B59D" w14:textId="40B1A52D" w:rsidR="00694ADD" w:rsidRPr="00042993" w:rsidRDefault="00694ADD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4516DC" w14:textId="45E4B47B" w:rsidR="00694ADD" w:rsidRPr="00042993" w:rsidRDefault="00D36E27" w:rsidP="00D36E27">
            <w:r w:rsidRPr="00042993">
              <w:rPr>
                <w:sz w:val="24"/>
              </w:rPr>
              <w:t>Tworzy dokumentację projektową zgodnie z przyjętymi zasadami i standardami zarządzania</w:t>
            </w:r>
            <w:r w:rsidR="00770A3D" w:rsidRPr="00042993">
              <w:rPr>
                <w:sz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7E74E" w14:textId="6DADE09A" w:rsidR="00DA27AA" w:rsidRPr="00042993" w:rsidRDefault="00D36E27" w:rsidP="00694ADD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K_U02</w:t>
            </w:r>
            <w:r w:rsidR="00DA27AA" w:rsidRPr="00042993">
              <w:rPr>
                <w:sz w:val="24"/>
                <w:szCs w:val="24"/>
              </w:rPr>
              <w:t xml:space="preserve">, </w:t>
            </w:r>
          </w:p>
          <w:p w14:paraId="1A8AD30F" w14:textId="6D55A742" w:rsidR="00694ADD" w:rsidRPr="00042993" w:rsidRDefault="00D36E27" w:rsidP="00694ADD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K_U11</w:t>
            </w:r>
          </w:p>
        </w:tc>
      </w:tr>
      <w:tr w:rsidR="00694ADD" w:rsidRPr="00042993" w14:paraId="3B6D5885" w14:textId="77777777" w:rsidTr="0033688F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DA07E4" w14:textId="477C45CB" w:rsidR="00694ADD" w:rsidRPr="00042993" w:rsidRDefault="00694ADD" w:rsidP="00694ADD">
            <w:pPr>
              <w:rPr>
                <w:b/>
                <w:bCs/>
                <w:sz w:val="24"/>
                <w:szCs w:val="24"/>
              </w:rPr>
            </w:pPr>
            <w:r w:rsidRPr="00042993">
              <w:rPr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694ADD" w:rsidRPr="00042993" w14:paraId="7B554B44" w14:textId="77777777" w:rsidTr="003368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1697" w14:textId="65F9D486" w:rsidR="00694ADD" w:rsidRPr="00042993" w:rsidRDefault="00694ADD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B9911" w14:textId="59666362" w:rsidR="00694ADD" w:rsidRPr="00042993" w:rsidRDefault="00DA27AA" w:rsidP="00694ADD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Potrafi myśleć i działać w sposób przedsiębiorczy wykorzystując mechanizmy marketingowe.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BDE8C" w14:textId="1217B670" w:rsidR="00694ADD" w:rsidRPr="00042993" w:rsidRDefault="00DA27AA" w:rsidP="00694ADD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K_K05</w:t>
            </w:r>
          </w:p>
        </w:tc>
      </w:tr>
      <w:tr w:rsidR="0033688F" w:rsidRPr="00042993" w14:paraId="0B8F006B" w14:textId="5715DAD2" w:rsidTr="003368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AC46621" w14:textId="54BED4C6" w:rsidR="0033688F" w:rsidRPr="00042993" w:rsidRDefault="0033688F" w:rsidP="002A554A">
            <w:pPr>
              <w:jc w:val="center"/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TREŚCI PROGRAMOWE</w:t>
            </w:r>
          </w:p>
        </w:tc>
      </w:tr>
      <w:tr w:rsidR="009F02C9" w:rsidRPr="00042993" w14:paraId="60A21E04" w14:textId="77777777" w:rsidTr="003368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80FC917" w14:textId="37F58A4B" w:rsidR="009F02C9" w:rsidRPr="00042993" w:rsidRDefault="009F02C9" w:rsidP="009F02C9">
            <w:pPr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Wykład</w:t>
            </w:r>
          </w:p>
        </w:tc>
      </w:tr>
      <w:tr w:rsidR="008B0253" w:rsidRPr="00042993" w14:paraId="63A9B3CF" w14:textId="77777777" w:rsidTr="003368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7B040AC0" w14:textId="77777777" w:rsidR="00DA27AA" w:rsidRPr="00042993" w:rsidRDefault="00DA27AA" w:rsidP="00DA27AA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 xml:space="preserve">1 – 2  Podstawowe pojęcia z zarządzania przedsiębiorstwem </w:t>
            </w:r>
          </w:p>
          <w:p w14:paraId="651D5A50" w14:textId="77777777" w:rsidR="00DA27AA" w:rsidRPr="00042993" w:rsidRDefault="00DA27AA" w:rsidP="00DA27AA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3 – 4  Model, struktura  i organizacja firmy informatycznej</w:t>
            </w:r>
          </w:p>
          <w:p w14:paraId="321EA4ED" w14:textId="77777777" w:rsidR="00DA27AA" w:rsidRPr="00042993" w:rsidRDefault="00DA27AA" w:rsidP="00DA27AA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 xml:space="preserve">5 – 6  Charakterystyka projektów w branży informatycznej – PRINCE 2 </w:t>
            </w:r>
          </w:p>
          <w:p w14:paraId="5CA9E738" w14:textId="77777777" w:rsidR="00DA27AA" w:rsidRPr="00042993" w:rsidRDefault="00DA27AA" w:rsidP="00DA27AA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 xml:space="preserve">7 – 8  Idea Agile </w:t>
            </w:r>
            <w:proofErr w:type="spellStart"/>
            <w:r w:rsidRPr="00042993">
              <w:rPr>
                <w:sz w:val="24"/>
                <w:szCs w:val="24"/>
              </w:rPr>
              <w:t>Manifesto</w:t>
            </w:r>
            <w:proofErr w:type="spellEnd"/>
            <w:r w:rsidRPr="00042993">
              <w:rPr>
                <w:sz w:val="24"/>
                <w:szCs w:val="24"/>
              </w:rPr>
              <w:t xml:space="preserve">. Programowanie ekstremalne (XP), </w:t>
            </w:r>
            <w:proofErr w:type="spellStart"/>
            <w:r w:rsidRPr="00042993">
              <w:rPr>
                <w:sz w:val="24"/>
                <w:szCs w:val="24"/>
              </w:rPr>
              <w:t>Scrum</w:t>
            </w:r>
            <w:proofErr w:type="spellEnd"/>
          </w:p>
          <w:p w14:paraId="7D184859" w14:textId="77777777" w:rsidR="00DA27AA" w:rsidRPr="00042993" w:rsidRDefault="00DA27AA" w:rsidP="00DA27AA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9 – 10  Charakterystyka rodzajów działalności gospodarczej</w:t>
            </w:r>
          </w:p>
          <w:p w14:paraId="279C8BF3" w14:textId="77777777" w:rsidR="00DA27AA" w:rsidRPr="00042993" w:rsidRDefault="00DA27AA" w:rsidP="00DA27AA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 xml:space="preserve">11 – 12  Prezentacja założeń metodyki Lean </w:t>
            </w:r>
            <w:proofErr w:type="spellStart"/>
            <w:r w:rsidRPr="00042993">
              <w:rPr>
                <w:sz w:val="24"/>
                <w:szCs w:val="24"/>
              </w:rPr>
              <w:t>Cnavas</w:t>
            </w:r>
            <w:proofErr w:type="spellEnd"/>
          </w:p>
          <w:p w14:paraId="4666752A" w14:textId="2997D59D" w:rsidR="008B0253" w:rsidRPr="00042993" w:rsidRDefault="00DA27AA" w:rsidP="00DA27AA">
            <w:pPr>
              <w:rPr>
                <w:b/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13 – 15  Przegląd wsparcia UE dla innowacyjnych pomysłów biznesowych</w:t>
            </w:r>
            <w:r w:rsidRPr="0004299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B0253" w:rsidRPr="00042993" w14:paraId="0A697575" w14:textId="77777777" w:rsidTr="003368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8A41940" w14:textId="5BBDEF1D" w:rsidR="008B0253" w:rsidRPr="00042993" w:rsidRDefault="008B0253" w:rsidP="008B0253">
            <w:pPr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Laboratorium</w:t>
            </w:r>
          </w:p>
        </w:tc>
      </w:tr>
      <w:tr w:rsidR="008B0253" w:rsidRPr="00042993" w14:paraId="47C6FC34" w14:textId="77777777" w:rsidTr="003368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0C5C867" w14:textId="77777777" w:rsidR="0033688F" w:rsidRPr="00042993" w:rsidRDefault="0033688F" w:rsidP="0033688F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1 – 2  Zarządzanie procesami biznesowymi</w:t>
            </w:r>
          </w:p>
          <w:p w14:paraId="1EA5F634" w14:textId="4FDA511A" w:rsidR="0033688F" w:rsidRPr="00042993" w:rsidRDefault="0033688F" w:rsidP="0033688F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3 – 4  Tworzenie modeli biznesow</w:t>
            </w:r>
            <w:r w:rsidR="003B18EF" w:rsidRPr="00042993">
              <w:rPr>
                <w:sz w:val="24"/>
                <w:szCs w:val="24"/>
              </w:rPr>
              <w:t xml:space="preserve">ych opartych na rozwiązaniach </w:t>
            </w:r>
            <w:r w:rsidRPr="00042993">
              <w:rPr>
                <w:sz w:val="24"/>
                <w:szCs w:val="24"/>
              </w:rPr>
              <w:t xml:space="preserve"> </w:t>
            </w:r>
            <w:proofErr w:type="spellStart"/>
            <w:r w:rsidRPr="00042993">
              <w:rPr>
                <w:sz w:val="24"/>
                <w:szCs w:val="24"/>
              </w:rPr>
              <w:t>Atlasian</w:t>
            </w:r>
            <w:proofErr w:type="spellEnd"/>
            <w:r w:rsidR="003B18EF" w:rsidRPr="00042993">
              <w:rPr>
                <w:sz w:val="24"/>
                <w:szCs w:val="24"/>
              </w:rPr>
              <w:t>, Google, Microsoft, Amazon</w:t>
            </w:r>
          </w:p>
          <w:p w14:paraId="5FE2FA1C" w14:textId="77777777" w:rsidR="0033688F" w:rsidRPr="00042993" w:rsidRDefault="0033688F" w:rsidP="0033688F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5 – 6  Analiza funkcjonalności systemów wspierających zarządzanie z klientami</w:t>
            </w:r>
          </w:p>
          <w:p w14:paraId="21A2007B" w14:textId="77777777" w:rsidR="0033688F" w:rsidRPr="00042993" w:rsidRDefault="0033688F" w:rsidP="0033688F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7 – 8  Wykorzystanie wybranych metod planowania i kosztorysowania projektu IT</w:t>
            </w:r>
          </w:p>
          <w:p w14:paraId="5EF92F45" w14:textId="77777777" w:rsidR="0033688F" w:rsidRPr="00042993" w:rsidRDefault="0033688F" w:rsidP="0033688F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9 – 10  Implementacja metodyki ITIL w projektach IT</w:t>
            </w:r>
          </w:p>
          <w:p w14:paraId="189759F0" w14:textId="77777777" w:rsidR="0033688F" w:rsidRPr="00042993" w:rsidRDefault="0033688F" w:rsidP="0033688F">
            <w:pPr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11 – 12  Zarządzanie usługami IT w oparciu o ITSM Software</w:t>
            </w:r>
          </w:p>
          <w:p w14:paraId="0ACBCEBE" w14:textId="007C60E7" w:rsidR="008B0253" w:rsidRPr="00042993" w:rsidRDefault="0033688F" w:rsidP="0033688F">
            <w:pPr>
              <w:pStyle w:val="Nagwek1"/>
              <w:jc w:val="both"/>
              <w:rPr>
                <w:b w:val="0"/>
                <w:bCs/>
                <w:szCs w:val="24"/>
              </w:rPr>
            </w:pPr>
            <w:r w:rsidRPr="00042993">
              <w:rPr>
                <w:b w:val="0"/>
                <w:szCs w:val="24"/>
              </w:rPr>
              <w:t>13 – 15  Konfiguracja i zarządzanie rozwiązaniami chmurowymi SaaS</w:t>
            </w:r>
            <w:r w:rsidRPr="00042993">
              <w:rPr>
                <w:b w:val="0"/>
                <w:bCs/>
                <w:szCs w:val="24"/>
              </w:rPr>
              <w:t xml:space="preserve"> </w:t>
            </w:r>
          </w:p>
        </w:tc>
      </w:tr>
      <w:tr w:rsidR="008B0253" w:rsidRPr="00042993" w14:paraId="4C53448F" w14:textId="77777777" w:rsidTr="003368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7C64509" w14:textId="0FA7CD91" w:rsidR="008B0253" w:rsidRPr="00042993" w:rsidRDefault="008B0253" w:rsidP="008B0253">
            <w:pPr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Projekt</w:t>
            </w:r>
          </w:p>
        </w:tc>
      </w:tr>
      <w:tr w:rsidR="008B0253" w:rsidRPr="00042993" w14:paraId="2F082E34" w14:textId="77777777" w:rsidTr="003368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179F712" w14:textId="771E1016" w:rsidR="008B0253" w:rsidRPr="00042993" w:rsidRDefault="0033688F" w:rsidP="00D75C4B">
            <w:pPr>
              <w:jc w:val="both"/>
              <w:rPr>
                <w:b/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 xml:space="preserve">Celem projektu jest realizacja pomysłu biznesowego zgodnie z metodyką </w:t>
            </w:r>
            <w:proofErr w:type="spellStart"/>
            <w:r w:rsidRPr="00042993">
              <w:rPr>
                <w:sz w:val="24"/>
                <w:szCs w:val="24"/>
              </w:rPr>
              <w:t>Scrum</w:t>
            </w:r>
            <w:proofErr w:type="spellEnd"/>
            <w:r w:rsidRPr="00042993">
              <w:rPr>
                <w:sz w:val="24"/>
                <w:szCs w:val="24"/>
              </w:rPr>
              <w:t xml:space="preserve"> oraz zasadami prowadzenia procesów wytwarzania oprogramowania z wykorzystaniem wytycznych dla metod zwinnych. Podczas pracy w grupach student poznaje zasady organizacji pracy zespołu, planowanie prac zespołu i jego interakcja z klientem, procesy i zdarzenia podczas prac, techniki wytwarzania kodu źródłowego lub innej wartości dodanej, integracja komponentów budowanego systemu, jego testowanie i wdrażanie. Przegląd technik dodatkowych wspomagających zwinne wytwarzanie oprogramowania z uwzględnieniem budżetu projektu, monitorowanie przebiegu i analiza jego  efektywności. Realizacja projektu rozwija u</w:t>
            </w:r>
            <w:r w:rsidRPr="00042993">
              <w:rPr>
                <w:rStyle w:val="grame"/>
                <w:sz w:val="24"/>
                <w:szCs w:val="24"/>
              </w:rPr>
              <w:t>miejętność prezentacji</w:t>
            </w:r>
            <w:r w:rsidRPr="00042993">
              <w:rPr>
                <w:sz w:val="24"/>
                <w:szCs w:val="24"/>
              </w:rPr>
              <w:t xml:space="preserve"> pomysłu na produkt potencjalnym inwestorom oraz poprzez dyskusje dotycząca wielkości rynku i sprzedawalności produktu rozwija samokrytyczna analiza pomysłu biznesowego.</w:t>
            </w:r>
          </w:p>
        </w:tc>
      </w:tr>
    </w:tbl>
    <w:p w14:paraId="78920132" w14:textId="77777777" w:rsidR="00505FE4" w:rsidRPr="0004299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C10F78" w14:paraId="47FFB26E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E45C" w14:textId="77777777" w:rsidR="00505FE4" w:rsidRPr="0004299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31B41F" w14:textId="77777777" w:rsidR="007A17DB" w:rsidRPr="00042993" w:rsidRDefault="007A17DB" w:rsidP="007A17DB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2993">
              <w:rPr>
                <w:rFonts w:ascii="Times New Roman" w:hAnsi="Times New Roman"/>
                <w:sz w:val="24"/>
                <w:szCs w:val="24"/>
              </w:rPr>
              <w:t>Koszlajda</w:t>
            </w:r>
            <w:proofErr w:type="spellEnd"/>
            <w:r w:rsidRPr="00042993">
              <w:rPr>
                <w:rFonts w:ascii="Times New Roman" w:hAnsi="Times New Roman"/>
                <w:sz w:val="24"/>
                <w:szCs w:val="24"/>
              </w:rPr>
              <w:t xml:space="preserve"> A. „ Zarządzanie projektami IT: przewodnik po metodykach”, Helion, Gliwice 2010.</w:t>
            </w:r>
          </w:p>
          <w:p w14:paraId="7B98DED1" w14:textId="77777777" w:rsidR="007A17DB" w:rsidRPr="00042993" w:rsidRDefault="007A17DB" w:rsidP="007A17DB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993">
              <w:rPr>
                <w:rFonts w:ascii="Times New Roman" w:hAnsi="Times New Roman"/>
                <w:sz w:val="24"/>
                <w:szCs w:val="24"/>
              </w:rPr>
              <w:t>Blank S. „Podręcznik startupu: budowanie wielkiej firmy krok po kroku” Helion, Gliwice 2013</w:t>
            </w:r>
          </w:p>
          <w:p w14:paraId="31F96761" w14:textId="32A8ED6A" w:rsidR="00505FE4" w:rsidRPr="00042993" w:rsidRDefault="007A17DB" w:rsidP="007A17DB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42993">
              <w:rPr>
                <w:rFonts w:ascii="Times New Roman" w:hAnsi="Times New Roman"/>
                <w:sz w:val="24"/>
                <w:szCs w:val="24"/>
                <w:lang w:val="en-GB"/>
              </w:rPr>
              <w:t>Alvarez C. „ Lean Customer Development”, Helion, Gliwice 2015.</w:t>
            </w:r>
          </w:p>
        </w:tc>
      </w:tr>
      <w:tr w:rsidR="00505FE4" w:rsidRPr="00042993" w14:paraId="20A8472C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F6A9" w14:textId="77777777" w:rsidR="00505FE4" w:rsidRPr="0004299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29C92" w14:textId="7394C70E" w:rsidR="007A17DB" w:rsidRPr="00042993" w:rsidRDefault="007A17DB" w:rsidP="007A17DB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993">
              <w:rPr>
                <w:rFonts w:ascii="Times New Roman" w:hAnsi="Times New Roman"/>
                <w:sz w:val="24"/>
                <w:szCs w:val="24"/>
              </w:rPr>
              <w:t>Duczkowska-Piasecka M. „Model biznesu w zarządzaniu przedsiębiorstwem”, Oficyn Wydaw. Szkoły Głównej Handlowej, Warszawa 2012.</w:t>
            </w:r>
          </w:p>
          <w:p w14:paraId="6A3F7CEC" w14:textId="3ACD5DD0" w:rsidR="00505FE4" w:rsidRPr="00042993" w:rsidRDefault="007A17DB" w:rsidP="007A17DB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42993">
              <w:rPr>
                <w:rFonts w:ascii="Times New Roman" w:hAnsi="Times New Roman"/>
                <w:sz w:val="24"/>
                <w:szCs w:val="24"/>
                <w:lang w:val="en-GB"/>
              </w:rPr>
              <w:t>Ries E. „</w:t>
            </w:r>
            <w:proofErr w:type="spellStart"/>
            <w:r w:rsidRPr="00042993">
              <w:rPr>
                <w:rFonts w:ascii="Times New Roman" w:hAnsi="Times New Roman"/>
                <w:sz w:val="24"/>
                <w:szCs w:val="24"/>
                <w:lang w:val="en-GB"/>
              </w:rPr>
              <w:t>Metoda</w:t>
            </w:r>
            <w:proofErr w:type="spellEnd"/>
            <w:r w:rsidRPr="00042993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Lean Startup”, Helion, Gliwice 2012 .</w:t>
            </w:r>
          </w:p>
        </w:tc>
      </w:tr>
      <w:tr w:rsidR="00505FE4" w:rsidRPr="00042993" w14:paraId="22B96F48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29DD" w14:textId="77777777" w:rsidR="00505FE4" w:rsidRPr="00042993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42993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5FD0C" w14:textId="2F8F9233" w:rsidR="00505FE4" w:rsidRPr="00042993" w:rsidRDefault="00AE0235" w:rsidP="00D75C4B">
            <w:pPr>
              <w:ind w:left="72"/>
              <w:jc w:val="both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Wykład teoretyczny z prezentacją multimedialną powiązany z częścią praktyczną laboratoriów.</w:t>
            </w:r>
            <w:r w:rsidR="00D75C4B" w:rsidRPr="00042993">
              <w:rPr>
                <w:sz w:val="24"/>
                <w:szCs w:val="24"/>
              </w:rPr>
              <w:t xml:space="preserve"> Laboratorium to praktyczna realizacja pomysłu biznesowego, z wykorzystaniem wytycznych dla metodyk zwinnych oraz klasycznych, za</w:t>
            </w:r>
            <w:r w:rsidRPr="00042993">
              <w:rPr>
                <w:sz w:val="24"/>
                <w:szCs w:val="24"/>
              </w:rPr>
              <w:t xml:space="preserve">kończone projektem – dyskusja, </w:t>
            </w:r>
            <w:r w:rsidR="00D75C4B" w:rsidRPr="00042993">
              <w:rPr>
                <w:sz w:val="24"/>
                <w:szCs w:val="24"/>
              </w:rPr>
              <w:t xml:space="preserve">studia przypadków, </w:t>
            </w:r>
            <w:r w:rsidRPr="00042993">
              <w:rPr>
                <w:sz w:val="24"/>
                <w:szCs w:val="24"/>
              </w:rPr>
              <w:t>ćwiczenia praktyczne w programach narzędziowych</w:t>
            </w:r>
            <w:r w:rsidR="00D75C4B" w:rsidRPr="00042993">
              <w:rPr>
                <w:sz w:val="24"/>
                <w:szCs w:val="24"/>
              </w:rPr>
              <w:t>.</w:t>
            </w:r>
          </w:p>
        </w:tc>
      </w:tr>
      <w:tr w:rsidR="00505FE4" w:rsidRPr="00042993" w14:paraId="69B86937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EEE04B" w14:textId="77777777" w:rsidR="00505FE4" w:rsidRPr="0004299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F6D7E" w14:textId="4211ECCD" w:rsidR="00505FE4" w:rsidRPr="00042993" w:rsidRDefault="007A17DB" w:rsidP="00A0655B">
            <w:pPr>
              <w:ind w:left="72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Wspieranie zajęć kursami na platformie</w:t>
            </w:r>
            <w:r w:rsidR="00D75C4B" w:rsidRPr="00042993">
              <w:rPr>
                <w:sz w:val="24"/>
                <w:szCs w:val="24"/>
              </w:rPr>
              <w:t xml:space="preserve"> e-learning.</w:t>
            </w:r>
          </w:p>
        </w:tc>
      </w:tr>
    </w:tbl>
    <w:p w14:paraId="62A9594A" w14:textId="77777777" w:rsidR="00505FE4" w:rsidRPr="00042993" w:rsidRDefault="00505FE4" w:rsidP="00505FE4">
      <w:pPr>
        <w:rPr>
          <w:sz w:val="22"/>
          <w:szCs w:val="22"/>
        </w:rPr>
      </w:pPr>
      <w:r w:rsidRPr="00042993">
        <w:rPr>
          <w:sz w:val="22"/>
          <w:szCs w:val="22"/>
        </w:rPr>
        <w:t>* Literatura może być zmieniona po akceptacji Dyrektora Instytutu</w:t>
      </w:r>
    </w:p>
    <w:p w14:paraId="15D364D2" w14:textId="77777777" w:rsidR="00505FE4" w:rsidRPr="00042993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042993" w14:paraId="1D3ACBDE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9CF8635" w14:textId="77777777" w:rsidR="00505FE4" w:rsidRPr="00042993" w:rsidRDefault="00505FE4" w:rsidP="00F77DC4">
            <w:pPr>
              <w:jc w:val="center"/>
              <w:rPr>
                <w:sz w:val="22"/>
                <w:szCs w:val="22"/>
              </w:rPr>
            </w:pPr>
            <w:r w:rsidRPr="0004299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5C88C0" w14:textId="77777777" w:rsidR="00505FE4" w:rsidRPr="00042993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DF7245C" w14:textId="77777777" w:rsidR="00505FE4" w:rsidRPr="00042993" w:rsidRDefault="00505FE4" w:rsidP="00F77DC4">
            <w:pPr>
              <w:jc w:val="center"/>
              <w:rPr>
                <w:sz w:val="18"/>
                <w:szCs w:val="18"/>
              </w:rPr>
            </w:pPr>
            <w:r w:rsidRPr="00042993">
              <w:rPr>
                <w:sz w:val="18"/>
                <w:szCs w:val="18"/>
              </w:rPr>
              <w:t>Nr efektu uczenia się/grupy efektów</w:t>
            </w:r>
            <w:r w:rsidRPr="00042993">
              <w:rPr>
                <w:sz w:val="18"/>
                <w:szCs w:val="18"/>
              </w:rPr>
              <w:br/>
            </w:r>
          </w:p>
        </w:tc>
      </w:tr>
      <w:tr w:rsidR="00665717" w:rsidRPr="00042993" w14:paraId="02B24FA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ABD372" w14:textId="6EF67A68" w:rsidR="00665717" w:rsidRPr="00042993" w:rsidRDefault="00665717" w:rsidP="00665717">
            <w:pPr>
              <w:rPr>
                <w:sz w:val="22"/>
                <w:szCs w:val="22"/>
              </w:rPr>
            </w:pPr>
            <w:r w:rsidRPr="00042993">
              <w:rPr>
                <w:sz w:val="24"/>
                <w:szCs w:val="24"/>
              </w:rPr>
              <w:t>Testy składające się z części praktycznej i teoretycznej.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DBA76A" w14:textId="54A7A9C7" w:rsidR="00665717" w:rsidRPr="00042993" w:rsidRDefault="00665717" w:rsidP="00665717">
            <w:pPr>
              <w:rPr>
                <w:sz w:val="22"/>
                <w:szCs w:val="22"/>
              </w:rPr>
            </w:pPr>
            <w:r w:rsidRPr="00042993">
              <w:rPr>
                <w:sz w:val="24"/>
                <w:szCs w:val="24"/>
              </w:rPr>
              <w:t>01, 02, 03, 04, 05, 06, 07, 08</w:t>
            </w:r>
          </w:p>
        </w:tc>
      </w:tr>
      <w:tr w:rsidR="00665717" w:rsidRPr="00042993" w14:paraId="0C8EDF45" w14:textId="77777777" w:rsidTr="001A632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3BE0" w14:textId="24E1C379" w:rsidR="00665717" w:rsidRPr="00042993" w:rsidRDefault="00665717" w:rsidP="00665717">
            <w:pPr>
              <w:rPr>
                <w:sz w:val="22"/>
                <w:szCs w:val="22"/>
              </w:rPr>
            </w:pPr>
            <w:r w:rsidRPr="00042993">
              <w:rPr>
                <w:sz w:val="24"/>
                <w:szCs w:val="24"/>
              </w:rPr>
              <w:t>Zadania praktyczne w ramach 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B0B14E" w14:textId="66F121F7" w:rsidR="00665717" w:rsidRPr="00042993" w:rsidRDefault="00665717" w:rsidP="00665717">
            <w:pPr>
              <w:rPr>
                <w:sz w:val="22"/>
                <w:szCs w:val="22"/>
              </w:rPr>
            </w:pPr>
            <w:r w:rsidRPr="00042993">
              <w:rPr>
                <w:sz w:val="24"/>
                <w:szCs w:val="24"/>
              </w:rPr>
              <w:t>04, 05</w:t>
            </w:r>
          </w:p>
        </w:tc>
      </w:tr>
      <w:tr w:rsidR="00665717" w:rsidRPr="00042993" w14:paraId="075B6D62" w14:textId="77777777" w:rsidTr="001A632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D0D" w14:textId="76C0B2E5" w:rsidR="00665717" w:rsidRPr="00042993" w:rsidRDefault="00665717" w:rsidP="00E6668C">
            <w:pPr>
              <w:rPr>
                <w:sz w:val="22"/>
                <w:szCs w:val="22"/>
              </w:rPr>
            </w:pPr>
            <w:r w:rsidRPr="00042993">
              <w:rPr>
                <w:sz w:val="24"/>
                <w:szCs w:val="24"/>
              </w:rPr>
              <w:t>Projekt</w:t>
            </w:r>
            <w:r w:rsidR="00D75C4B" w:rsidRPr="00042993">
              <w:rPr>
                <w:sz w:val="24"/>
                <w:szCs w:val="24"/>
              </w:rPr>
              <w:t xml:space="preserve"> przedstawiający </w:t>
            </w:r>
            <w:r w:rsidR="00E6668C" w:rsidRPr="00042993">
              <w:rPr>
                <w:sz w:val="24"/>
                <w:szCs w:val="24"/>
              </w:rPr>
              <w:t xml:space="preserve">założenia </w:t>
            </w:r>
            <w:r w:rsidR="00D75C4B" w:rsidRPr="00042993">
              <w:rPr>
                <w:sz w:val="24"/>
                <w:szCs w:val="24"/>
              </w:rPr>
              <w:t>plan</w:t>
            </w:r>
            <w:r w:rsidR="00E6668C" w:rsidRPr="00042993">
              <w:rPr>
                <w:sz w:val="24"/>
                <w:szCs w:val="24"/>
              </w:rPr>
              <w:t>u</w:t>
            </w:r>
            <w:r w:rsidR="00D75C4B" w:rsidRPr="00042993">
              <w:rPr>
                <w:sz w:val="24"/>
                <w:szCs w:val="24"/>
              </w:rPr>
              <w:t xml:space="preserve"> bizneso</w:t>
            </w:r>
            <w:r w:rsidR="00E6668C" w:rsidRPr="00042993">
              <w:rPr>
                <w:sz w:val="24"/>
                <w:szCs w:val="24"/>
              </w:rPr>
              <w:t xml:space="preserve">wego </w:t>
            </w:r>
            <w:r w:rsidR="00D75C4B" w:rsidRPr="00042993">
              <w:rPr>
                <w:sz w:val="24"/>
                <w:szCs w:val="24"/>
              </w:rPr>
              <w:t xml:space="preserve">dla przedsiębiorstwa z branży </w:t>
            </w:r>
            <w:r w:rsidR="00E6668C" w:rsidRPr="00042993">
              <w:rPr>
                <w:sz w:val="24"/>
                <w:szCs w:val="24"/>
              </w:rPr>
              <w:t>IT</w:t>
            </w:r>
            <w:r w:rsidR="00D75C4B" w:rsidRPr="00042993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1F6466" w14:textId="6A28B998" w:rsidR="00665717" w:rsidRPr="00042993" w:rsidRDefault="00665717" w:rsidP="00665717">
            <w:pPr>
              <w:rPr>
                <w:sz w:val="22"/>
                <w:szCs w:val="22"/>
              </w:rPr>
            </w:pPr>
            <w:r w:rsidRPr="00042993">
              <w:rPr>
                <w:sz w:val="24"/>
                <w:szCs w:val="24"/>
              </w:rPr>
              <w:t>01, 02, 03, 04, 05, 06, 07, 08</w:t>
            </w:r>
          </w:p>
        </w:tc>
      </w:tr>
      <w:tr w:rsidR="00665717" w:rsidRPr="00042993" w14:paraId="07BCAC53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7FF149" w14:textId="77777777" w:rsidR="00665717" w:rsidRPr="00042993" w:rsidRDefault="00665717" w:rsidP="00665717">
            <w:pPr>
              <w:rPr>
                <w:sz w:val="22"/>
                <w:szCs w:val="22"/>
              </w:rPr>
            </w:pPr>
            <w:r w:rsidRPr="0004299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586F90" w14:textId="0C5B3B3A" w:rsidR="00665717" w:rsidRPr="00042993" w:rsidRDefault="00AE567D" w:rsidP="00665717">
            <w:pPr>
              <w:rPr>
                <w:sz w:val="22"/>
                <w:szCs w:val="22"/>
              </w:rPr>
            </w:pPr>
            <w:r w:rsidRPr="00042993">
              <w:rPr>
                <w:sz w:val="24"/>
                <w:szCs w:val="24"/>
              </w:rPr>
              <w:t>Egzamin</w:t>
            </w:r>
            <w:r w:rsidR="00F049E9" w:rsidRPr="00042993">
              <w:rPr>
                <w:sz w:val="24"/>
                <w:szCs w:val="24"/>
              </w:rPr>
              <w:t xml:space="preserve"> z wykładów w sesji, oc</w:t>
            </w:r>
            <w:r w:rsidR="00094ECB" w:rsidRPr="00042993">
              <w:rPr>
                <w:sz w:val="24"/>
                <w:szCs w:val="24"/>
              </w:rPr>
              <w:t>ena z projektu laboratoryjnego.</w:t>
            </w:r>
            <w:r w:rsidR="00F049E9" w:rsidRPr="00042993">
              <w:rPr>
                <w:sz w:val="24"/>
                <w:szCs w:val="24"/>
              </w:rPr>
              <w:t xml:space="preserve"> Ocena końcowa to średnia ważona oceny z egzaminu teoretycznego z wykładów i oceny z projektu laboratoryjnego.</w:t>
            </w:r>
          </w:p>
        </w:tc>
      </w:tr>
    </w:tbl>
    <w:p w14:paraId="6C2BAACA" w14:textId="77777777" w:rsidR="00505FE4" w:rsidRPr="00042993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505FE4" w:rsidRPr="00042993" w14:paraId="23AF2C03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4401E4" w14:textId="77777777" w:rsidR="00505FE4" w:rsidRPr="00042993" w:rsidRDefault="00505FE4" w:rsidP="00F77DC4">
            <w:pPr>
              <w:jc w:val="center"/>
              <w:rPr>
                <w:b/>
              </w:rPr>
            </w:pPr>
          </w:p>
          <w:p w14:paraId="66096111" w14:textId="77777777" w:rsidR="00505FE4" w:rsidRPr="00042993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NAKŁAD PRACY STUDENTA</w:t>
            </w:r>
          </w:p>
          <w:p w14:paraId="10DDAFD5" w14:textId="77777777" w:rsidR="00505FE4" w:rsidRPr="00042993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042993" w14:paraId="6B4980B5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383A52" w14:textId="77777777" w:rsidR="00505FE4" w:rsidRPr="00042993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12221D5B" w14:textId="77777777" w:rsidR="00505FE4" w:rsidRPr="00042993" w:rsidRDefault="00505FE4" w:rsidP="00F77DC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CCDD10" w14:textId="77777777" w:rsidR="00505FE4" w:rsidRPr="00042993" w:rsidRDefault="00505FE4" w:rsidP="00F77DC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042993" w14:paraId="6D3DB15C" w14:textId="77777777" w:rsidTr="006F7026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8E0B" w14:textId="77777777" w:rsidR="00505FE4" w:rsidRPr="000429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4A95" w14:textId="77777777" w:rsidR="00505FE4" w:rsidRPr="00042993" w:rsidRDefault="00505FE4" w:rsidP="00F77DC4">
            <w:pPr>
              <w:jc w:val="center"/>
            </w:pPr>
            <w:r w:rsidRPr="00042993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2971" w14:textId="77777777" w:rsidR="00505FE4" w:rsidRPr="00042993" w:rsidRDefault="00505FE4" w:rsidP="00F77DC4">
            <w:pPr>
              <w:jc w:val="center"/>
            </w:pPr>
            <w:r w:rsidRPr="00042993">
              <w:t xml:space="preserve">W tym zajęcia powiązane </w:t>
            </w:r>
            <w:r w:rsidRPr="00042993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F21C2DF" w14:textId="77777777" w:rsidR="00505FE4" w:rsidRPr="00042993" w:rsidRDefault="00505FE4" w:rsidP="00F77DC4">
            <w:pPr>
              <w:jc w:val="center"/>
              <w:rPr>
                <w:color w:val="FF0000"/>
              </w:rPr>
            </w:pPr>
            <w:r w:rsidRPr="00042993">
              <w:t>W tym udział w zajęciach przeprowadzanych z wykorzystaniem metod i</w:t>
            </w:r>
            <w:r w:rsidR="00A4490B" w:rsidRPr="00042993">
              <w:t> </w:t>
            </w:r>
            <w:r w:rsidRPr="00042993">
              <w:t>technik kształcenia na odległość</w:t>
            </w:r>
          </w:p>
        </w:tc>
      </w:tr>
      <w:tr w:rsidR="006F7026" w:rsidRPr="00042993" w14:paraId="76D1BBF5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1A25" w14:textId="77777777" w:rsidR="006F7026" w:rsidRPr="00042993" w:rsidRDefault="006F7026" w:rsidP="006F7026">
            <w:pPr>
              <w:spacing w:before="60" w:after="60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E3DE" w14:textId="42EA3805" w:rsidR="006F7026" w:rsidRPr="00042993" w:rsidRDefault="00E6668C" w:rsidP="006F7026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A12D" w14:textId="77777777" w:rsidR="006F7026" w:rsidRPr="00042993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F19E9" w14:textId="77777777" w:rsidR="006F7026" w:rsidRPr="00042993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</w:tr>
      <w:tr w:rsidR="006F7026" w:rsidRPr="00042993" w14:paraId="5A3E63A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AEAC" w14:textId="77777777" w:rsidR="006F7026" w:rsidRPr="00042993" w:rsidRDefault="006F7026" w:rsidP="006F7026">
            <w:pPr>
              <w:spacing w:before="60" w:after="60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E251" w14:textId="2661BBBA" w:rsidR="006F7026" w:rsidRPr="00042993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EB23" w14:textId="77777777" w:rsidR="006F7026" w:rsidRPr="00042993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C498C" w14:textId="77777777" w:rsidR="006F7026" w:rsidRPr="00042993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042993" w14:paraId="3AC21626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4880" w14:textId="77777777" w:rsidR="00975764" w:rsidRPr="00042993" w:rsidRDefault="00975764" w:rsidP="0097576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42993">
              <w:rPr>
                <w:sz w:val="24"/>
                <w:szCs w:val="24"/>
              </w:rPr>
              <w:t>Udział w ćwiczeniach audytoryjnych</w:t>
            </w:r>
            <w:r w:rsidRPr="00042993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24DF" w14:textId="342027FE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7F10" w14:textId="0A3E0604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C272FD" w14:textId="77777777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042993" w14:paraId="1F64FC3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7929" w14:textId="77777777" w:rsidR="00975764" w:rsidRPr="00042993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ED12" w14:textId="7CDED106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707A" w14:textId="7CD0A918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AE737" w14:textId="77777777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042993" w14:paraId="77AEB0D1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0F59" w14:textId="77777777" w:rsidR="00975764" w:rsidRPr="00042993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Przygotowanie projektu / eseju / itp.</w:t>
            </w:r>
            <w:r w:rsidRPr="0004299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760" w14:textId="5EA85EA8" w:rsidR="00975764" w:rsidRPr="00042993" w:rsidRDefault="00E6668C" w:rsidP="0097576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13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C7DC" w14:textId="710BAE64" w:rsidR="00975764" w:rsidRPr="00042993" w:rsidRDefault="00E6668C" w:rsidP="0097576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13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42010" w14:textId="77777777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042993" w14:paraId="42A49E4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4C2C" w14:textId="77777777" w:rsidR="00975764" w:rsidRPr="00042993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EC68" w14:textId="562568AA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2300" w14:textId="77777777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B34E" w14:textId="77777777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042993" w14:paraId="01D1244C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4663" w14:textId="77777777" w:rsidR="00975764" w:rsidRPr="00042993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2513" w14:textId="4497F4D1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0CF7" w14:textId="77777777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B2903" w14:textId="77777777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042993" w14:paraId="503361CD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20AB" w14:textId="77777777" w:rsidR="00975764" w:rsidRPr="00042993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2EA5" w14:textId="742D3020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3759" w14:textId="77777777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E2F25" w14:textId="77777777" w:rsidR="00975764" w:rsidRPr="0004299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042993" w14:paraId="1A70C7BB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AA0" w14:textId="77777777" w:rsidR="00975764" w:rsidRPr="00042993" w:rsidRDefault="00975764" w:rsidP="00975764">
            <w:pPr>
              <w:spacing w:before="60" w:after="60"/>
              <w:rPr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0E35" w14:textId="78075D4A" w:rsidR="00975764" w:rsidRPr="00042993" w:rsidRDefault="00E6668C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D82D" w14:textId="6BB935C5" w:rsidR="00975764" w:rsidRPr="00042993" w:rsidRDefault="00E6668C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43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216C7" w14:textId="77777777" w:rsidR="00975764" w:rsidRPr="00042993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75764" w:rsidRPr="00042993" w14:paraId="249DB24A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B1916" w14:textId="77777777" w:rsidR="00975764" w:rsidRPr="00042993" w:rsidRDefault="00975764" w:rsidP="00975764">
            <w:pPr>
              <w:spacing w:before="60" w:after="60"/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5EE5E20" w14:textId="56BB0CCA" w:rsidR="00975764" w:rsidRPr="00042993" w:rsidRDefault="00E6668C" w:rsidP="009757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2</w:t>
            </w:r>
            <w:r w:rsidR="00042993" w:rsidRPr="00042993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75764" w:rsidRPr="00042993" w14:paraId="4722E8C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D915B" w14:textId="77777777" w:rsidR="00975764" w:rsidRPr="00042993" w:rsidRDefault="00975764" w:rsidP="009757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4299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94E2D0B" w14:textId="0F0D932D" w:rsidR="00975764" w:rsidRPr="00042993" w:rsidRDefault="00E6668C" w:rsidP="009757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42993">
              <w:rPr>
                <w:b/>
                <w:sz w:val="24"/>
                <w:szCs w:val="24"/>
              </w:rPr>
              <w:t>1</w:t>
            </w:r>
            <w:r w:rsidR="00975764" w:rsidRPr="00042993">
              <w:rPr>
                <w:b/>
                <w:sz w:val="24"/>
                <w:szCs w:val="24"/>
              </w:rPr>
              <w:t>,</w:t>
            </w:r>
            <w:r w:rsidRPr="00042993">
              <w:rPr>
                <w:b/>
                <w:sz w:val="24"/>
                <w:szCs w:val="24"/>
              </w:rPr>
              <w:t>4</w:t>
            </w:r>
            <w:r w:rsidR="00042993" w:rsidRPr="00042993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75764" w:rsidRPr="00042993" w14:paraId="722362F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99FDF" w14:textId="77777777" w:rsidR="00975764" w:rsidRPr="00042993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042993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086E59C" w14:textId="77777777" w:rsidR="00975764" w:rsidRPr="00042993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75764" w:rsidRPr="00042993" w14:paraId="05D9F60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298A101" w14:textId="77777777" w:rsidR="00975764" w:rsidRPr="00042993" w:rsidRDefault="00975764" w:rsidP="009757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42993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4658632" w14:textId="2A41031E" w:rsidR="00975764" w:rsidRPr="00042993" w:rsidRDefault="00E6668C" w:rsidP="0097576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042993">
              <w:rPr>
                <w:b/>
                <w:bCs/>
                <w:sz w:val="24"/>
                <w:szCs w:val="24"/>
              </w:rPr>
              <w:t>1,6</w:t>
            </w:r>
            <w:r w:rsidR="00042993" w:rsidRPr="00042993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15C0E196" w14:textId="77777777" w:rsidR="00DB50E0" w:rsidRPr="00042993" w:rsidRDefault="00DB50E0" w:rsidP="00505FE4"/>
    <w:sectPr w:rsidR="00DB50E0" w:rsidRPr="00042993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F32F7" w14:textId="77777777" w:rsidR="00567419" w:rsidRDefault="00567419" w:rsidP="00505FE4">
      <w:r>
        <w:separator/>
      </w:r>
    </w:p>
  </w:endnote>
  <w:endnote w:type="continuationSeparator" w:id="0">
    <w:p w14:paraId="1AF399E8" w14:textId="77777777" w:rsidR="00567419" w:rsidRDefault="00567419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5429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08894E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1569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70A3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732BAD7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3635C" w14:textId="77777777" w:rsidR="00567419" w:rsidRDefault="00567419" w:rsidP="00505FE4">
      <w:r>
        <w:separator/>
      </w:r>
    </w:p>
  </w:footnote>
  <w:footnote w:type="continuationSeparator" w:id="0">
    <w:p w14:paraId="062BE4C7" w14:textId="77777777" w:rsidR="00567419" w:rsidRDefault="00567419" w:rsidP="00505FE4">
      <w:r>
        <w:continuationSeparator/>
      </w:r>
    </w:p>
  </w:footnote>
  <w:footnote w:id="1">
    <w:p w14:paraId="1F3B781B" w14:textId="77777777" w:rsidR="00975764" w:rsidRDefault="0097576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D974FB"/>
    <w:multiLevelType w:val="hybridMultilevel"/>
    <w:tmpl w:val="34FC2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622D3"/>
    <w:multiLevelType w:val="hybridMultilevel"/>
    <w:tmpl w:val="42368C90"/>
    <w:lvl w:ilvl="0" w:tplc="E6422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7608F"/>
    <w:multiLevelType w:val="hybridMultilevel"/>
    <w:tmpl w:val="91C6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9164E"/>
    <w:multiLevelType w:val="hybridMultilevel"/>
    <w:tmpl w:val="D20C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434497"/>
    <w:multiLevelType w:val="hybridMultilevel"/>
    <w:tmpl w:val="36CC8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2103552">
    <w:abstractNumId w:val="1"/>
  </w:num>
  <w:num w:numId="2" w16cid:durableId="904952462">
    <w:abstractNumId w:val="4"/>
  </w:num>
  <w:num w:numId="3" w16cid:durableId="2008748099">
    <w:abstractNumId w:val="2"/>
  </w:num>
  <w:num w:numId="4" w16cid:durableId="2127502881">
    <w:abstractNumId w:val="0"/>
  </w:num>
  <w:num w:numId="5" w16cid:durableId="1803629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ADD"/>
    <w:rsid w:val="00042993"/>
    <w:rsid w:val="00094ECB"/>
    <w:rsid w:val="000D35C2"/>
    <w:rsid w:val="000E7F13"/>
    <w:rsid w:val="001568E8"/>
    <w:rsid w:val="002270C7"/>
    <w:rsid w:val="00242C41"/>
    <w:rsid w:val="00260AE4"/>
    <w:rsid w:val="002A554A"/>
    <w:rsid w:val="002A7236"/>
    <w:rsid w:val="002B4AFA"/>
    <w:rsid w:val="0033688F"/>
    <w:rsid w:val="003B18EF"/>
    <w:rsid w:val="00427300"/>
    <w:rsid w:val="00437D12"/>
    <w:rsid w:val="00505FE4"/>
    <w:rsid w:val="00567419"/>
    <w:rsid w:val="005B6987"/>
    <w:rsid w:val="0061022B"/>
    <w:rsid w:val="006369D6"/>
    <w:rsid w:val="0065528C"/>
    <w:rsid w:val="00665717"/>
    <w:rsid w:val="00694ADD"/>
    <w:rsid w:val="006F7026"/>
    <w:rsid w:val="00724ED0"/>
    <w:rsid w:val="00737C9B"/>
    <w:rsid w:val="00770A3D"/>
    <w:rsid w:val="007A17DB"/>
    <w:rsid w:val="007D2B4A"/>
    <w:rsid w:val="00811449"/>
    <w:rsid w:val="00856974"/>
    <w:rsid w:val="008A2D5A"/>
    <w:rsid w:val="008B0253"/>
    <w:rsid w:val="008C7639"/>
    <w:rsid w:val="00935672"/>
    <w:rsid w:val="00944C41"/>
    <w:rsid w:val="00975764"/>
    <w:rsid w:val="009D010C"/>
    <w:rsid w:val="009D3DB6"/>
    <w:rsid w:val="009F02C9"/>
    <w:rsid w:val="00A0655B"/>
    <w:rsid w:val="00A4490B"/>
    <w:rsid w:val="00AE0235"/>
    <w:rsid w:val="00AE567D"/>
    <w:rsid w:val="00B3364F"/>
    <w:rsid w:val="00B53A36"/>
    <w:rsid w:val="00B774B0"/>
    <w:rsid w:val="00C031A1"/>
    <w:rsid w:val="00C10F78"/>
    <w:rsid w:val="00C63105"/>
    <w:rsid w:val="00CA45DE"/>
    <w:rsid w:val="00D36E27"/>
    <w:rsid w:val="00D75C4B"/>
    <w:rsid w:val="00DA27AA"/>
    <w:rsid w:val="00DA73AF"/>
    <w:rsid w:val="00DB50E0"/>
    <w:rsid w:val="00E6668C"/>
    <w:rsid w:val="00E92E1F"/>
    <w:rsid w:val="00EC6A55"/>
    <w:rsid w:val="00ED7884"/>
    <w:rsid w:val="00F049E9"/>
    <w:rsid w:val="00FE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CBA654"/>
  <w15:docId w15:val="{0BB1FEAF-197E-4C0E-A7FA-5DA265010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B0253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rame">
    <w:name w:val="grame"/>
    <w:basedOn w:val="Domylnaczcionkaakapitu"/>
    <w:rsid w:val="0033688F"/>
  </w:style>
  <w:style w:type="character" w:customStyle="1" w:styleId="normaltextrun">
    <w:name w:val="normaltextrun"/>
    <w:basedOn w:val="Domylnaczcionkaakapitu"/>
    <w:rsid w:val="00D36E27"/>
  </w:style>
  <w:style w:type="character" w:customStyle="1" w:styleId="eop">
    <w:name w:val="eop"/>
    <w:basedOn w:val="Domylnaczcionkaakapitu"/>
    <w:rsid w:val="00D36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\OneDrive%20-%20Akademia%20Nauk%20Stosowanych%20w%20Elbl&#261;gu\__sylabusy\Sztuczna%20inteligencj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D8016F-21BB-44B8-9958-E19FD0F78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Sztuczna inteligencja_2024_SS</Template>
  <TotalTime>11</TotalTime>
  <Pages>4</Pages>
  <Words>1004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Paluszak</dc:creator>
  <cp:lastModifiedBy>Teresa Jurewicz-Obrzut</cp:lastModifiedBy>
  <cp:revision>7</cp:revision>
  <cp:lastPrinted>2023-12-05T12:20:00Z</cp:lastPrinted>
  <dcterms:created xsi:type="dcterms:W3CDTF">2024-06-03T13:11:00Z</dcterms:created>
  <dcterms:modified xsi:type="dcterms:W3CDTF">2024-08-21T15:05:00Z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